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401696">
        <w:rPr>
          <w:b/>
          <w:i/>
          <w:noProof/>
          <w:sz w:val="28"/>
        </w:rPr>
        <w:t>0523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1696" w:rsidP="003916B4">
            <w:pPr>
              <w:pStyle w:val="CRCoverPage"/>
              <w:spacing w:after="0"/>
              <w:jc w:val="center"/>
              <w:rPr>
                <w:noProof/>
              </w:rPr>
            </w:pPr>
            <w:r>
              <w:rPr>
                <w:b/>
                <w:noProof/>
                <w:sz w:val="28"/>
              </w:rPr>
              <w:t>0479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F1D43" w:rsidP="002A6414">
            <w:pPr>
              <w:pStyle w:val="CRCoverPage"/>
              <w:spacing w:after="0"/>
              <w:ind w:left="100"/>
              <w:rPr>
                <w:noProof/>
              </w:rPr>
            </w:pPr>
            <w:r w:rsidRPr="002F1D43">
              <w:rPr>
                <w:noProof/>
                <w:lang w:eastAsia="zh-CN"/>
              </w:rPr>
              <w:t>TT analysis for RedCap RRM TC 16.6.1.x - intra meas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2F1D43"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A20E71">
              <w:rPr>
                <w:noProof/>
                <w:lang w:eastAsia="zh-CN"/>
              </w:rPr>
              <w:t>16.6.1.</w:t>
            </w:r>
            <w:r w:rsidR="002F1D43">
              <w:rPr>
                <w:noProof/>
                <w:lang w:eastAsia="zh-CN"/>
              </w:rPr>
              <w:t>2, 16.6.1.</w:t>
            </w:r>
            <w:r w:rsidR="00A20E71">
              <w:rPr>
                <w:noProof/>
                <w:lang w:eastAsia="zh-CN"/>
              </w:rPr>
              <w:t>6</w:t>
            </w:r>
            <w:r w:rsidR="002F1D43">
              <w:rPr>
                <w:noProof/>
                <w:lang w:eastAsia="zh-CN"/>
              </w:rPr>
              <w:t xml:space="preserve"> and 16.6.1.10</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2F1D43">
              <w:rPr>
                <w:noProof/>
                <w:lang w:eastAsia="zh-CN"/>
              </w:rPr>
              <w:t>16.6.1.2, 16.6.1.6 and 16.6.1.10</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D601F9" w:rsidP="00A15BF9">
            <w:pPr>
              <w:pStyle w:val="CRCoverPage"/>
              <w:spacing w:after="0"/>
              <w:ind w:left="99"/>
              <w:rPr>
                <w:noProof/>
              </w:rPr>
            </w:pPr>
            <w:r>
              <w:rPr>
                <w:noProof/>
              </w:rPr>
              <w:t>TS 38.533 CR 21</w:t>
            </w:r>
            <w:r>
              <w:rPr>
                <w:noProof/>
              </w:rPr>
              <w:t>93</w:t>
            </w:r>
            <w:r>
              <w:rPr>
                <w:noProof/>
                <w:lang w:eastAsia="zh-CN"/>
              </w:rPr>
              <w:t>,21</w:t>
            </w:r>
            <w:r>
              <w:rPr>
                <w:noProof/>
                <w:lang w:eastAsia="zh-CN"/>
              </w:rPr>
              <w:t>95</w:t>
            </w:r>
            <w:r>
              <w:rPr>
                <w:rFonts w:hint="eastAsia"/>
                <w:noProof/>
                <w:lang w:eastAsia="zh-CN"/>
              </w:rPr>
              <w:t>,</w:t>
            </w:r>
            <w:r>
              <w:rPr>
                <w:noProof/>
                <w:lang w:eastAsia="zh-CN"/>
              </w:rPr>
              <w:t>2197</w:t>
            </w:r>
            <w:bookmarkStart w:id="1" w:name="_GoBack"/>
            <w:bookmarkEnd w:id="1"/>
            <w:r>
              <w:rPr>
                <w:noProof/>
                <w:lang w:eastAsia="zh-CN"/>
              </w:rPr>
              <w:t>,</w:t>
            </w:r>
            <w:r>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A20E71" w:rsidRPr="009709C5">
        <w:t>38.533 4.6.1.1+4.6.1.2+4.6.1.3+4.6.1.4 TT</w:t>
      </w:r>
      <w:r w:rsidR="00A20E71" w:rsidRPr="00F75BFD">
        <w:t xml:space="preserve"> v</w:t>
      </w:r>
      <w:r w:rsidR="00A20E71">
        <w:t>5</w:t>
      </w:r>
      <w:r w:rsidR="00A20E71" w:rsidRPr="009709C5">
        <w:t>.zip</w:t>
      </w:r>
      <w:r w:rsidR="0021556A" w:rsidRPr="00415567">
        <w:t xml:space="preserve">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A20E71" w:rsidRPr="009709C5">
        <w:t>38.533 4.6.1.1+4.6.1.2+4.6.1.3+4.6.1.4 TT</w:t>
      </w:r>
      <w:r w:rsidR="00A20E71" w:rsidRPr="00F75BFD">
        <w:t xml:space="preserve"> v</w:t>
      </w:r>
      <w:r w:rsidR="00A20E71">
        <w:t>4</w:t>
      </w:r>
      <w:r w:rsidR="00A20E71" w:rsidRPr="009709C5">
        <w:t>.zip</w:t>
      </w:r>
      <w:r>
        <w:rPr>
          <w:lang w:eastAsia="zh-CN"/>
        </w:rPr>
        <w:t>”</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840" w:rsidRDefault="007A7840">
      <w:r>
        <w:separator/>
      </w:r>
    </w:p>
  </w:endnote>
  <w:endnote w:type="continuationSeparator" w:id="0">
    <w:p w:rsidR="007A7840" w:rsidRDefault="007A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840" w:rsidRDefault="007A7840">
      <w:r>
        <w:separator/>
      </w:r>
    </w:p>
  </w:footnote>
  <w:footnote w:type="continuationSeparator" w:id="0">
    <w:p w:rsidR="007A7840" w:rsidRDefault="007A7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438F"/>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1D43"/>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1696"/>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A7840"/>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01F9"/>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752E"/>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FAEA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46B8B-8C08-49AB-8B8C-5D18F493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Pages>
  <Words>346</Words>
  <Characters>1974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2023-02-16T15:38:00Z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(3)eTxBZgHau89qVjdZhyFwTPvt9+v+pnQUXIT8R2mviQVrFVSD0OtsF6hwcBFmQmi4MVZQfD4I
jKtRi8MdCFCs2yoOMD+peXrnOfMpf+NXKp90LxW3/A2tWY4UjfH/2rUVn80zBUOjB+4zHOkC
eZrKkEyBUVK4KTL6X4wUY2pUanDPX6/Z1LvYpUtv60PNi/I5yj5gCznLbh5ejuS9U5Uq5EDx
oYxqwgb8aqGDp2ywAo</vt:lpwstr>
  </property>
  <property fmtid="{D5CDD505-2E9C-101B-9397-08002B2CF9AE}" pid="22" name="_2015_ms_pID_7253431">
    <vt:lpwstr>iqSUjL20+KOi9uiPeObFbPwSDozP5IeGgdz4j3LbXJzomH37l5lKf9
o0y4olFr8ttPvvAi86amCvrari0IWaA1waZWFCukuIzbJHTy/zU5HjXbw0pkajNehtaxVxLn
EfHo5rDwzvcaLhVKXzSBI/QWaIdIFkKhwnx5HPUm4eiTl2ecQY5vu03fIZObw9KYSRCaDMqi
H6lZdu+DvXj8Jg4KcjBIUaUANU3bhqlAdMSg</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1676561874</vt:lpwstr>
  </property>
</Properties>
</file>